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FAA" w:rsidRDefault="00BF3FAA" w:rsidP="00BF3FAA">
      <w:pPr>
        <w:pStyle w:val="Heading1"/>
        <w:spacing w:before="0"/>
      </w:pPr>
      <w:r>
        <w:t>GENERAL</w:t>
      </w:r>
    </w:p>
    <w:p w:rsidR="00BF3FAA" w:rsidRDefault="00BF3FAA" w:rsidP="00BF3FAA">
      <w:pPr>
        <w:pStyle w:val="Heading2"/>
      </w:pPr>
      <w:r>
        <w:t>Summary</w:t>
      </w:r>
    </w:p>
    <w:p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rsidR="00BF3FAA" w:rsidRDefault="00BF3FAA" w:rsidP="00BF3FAA">
      <w:pPr>
        <w:pStyle w:val="Heading2"/>
      </w:pPr>
      <w:r>
        <w:t>System Description</w:t>
      </w:r>
    </w:p>
    <w:p w:rsidR="00BF3FAA" w:rsidRDefault="00BF3FAA" w:rsidP="00BF3FAA">
      <w:pPr>
        <w:pStyle w:val="Heading3"/>
      </w:pPr>
      <w:r>
        <w:t>If the local telephone company (</w:t>
      </w:r>
      <w:proofErr w:type="spellStart"/>
      <w:r>
        <w:t>telco</w:t>
      </w:r>
      <w:proofErr w:type="spellEnd"/>
      <w:r>
        <w:t>) is installing the outside plant copper cable:</w:t>
      </w:r>
    </w:p>
    <w:p w:rsidR="00BF3FAA" w:rsidRDefault="00BF3FAA" w:rsidP="00BF3FAA">
      <w:pPr>
        <w:pStyle w:val="Heading4"/>
      </w:pPr>
      <w:r>
        <w:t xml:space="preserve">Coordinate the </w:t>
      </w:r>
      <w:proofErr w:type="spellStart"/>
      <w:r>
        <w:t>telco</w:t>
      </w:r>
      <w:proofErr w:type="spellEnd"/>
      <w:r>
        <w:t xml:space="preserve"> design and follow their standards for copper protection.</w:t>
      </w:r>
    </w:p>
    <w:p w:rsidR="00BF3FAA" w:rsidRDefault="00BF3FAA" w:rsidP="00BF3FAA">
      <w:pPr>
        <w:pStyle w:val="Heading3"/>
      </w:pPr>
      <w:r>
        <w:t>If the low voltage contractor is installing the outside plant copper cable, then follow the details in this section.</w:t>
      </w:r>
    </w:p>
    <w:p w:rsidR="00BF3FAA" w:rsidRDefault="00BF3FAA" w:rsidP="00BF3FAA">
      <w:pPr>
        <w:pStyle w:val="Heading4"/>
      </w:pPr>
      <w:r>
        <w:t>All pairs of both ends of new copper cable shall be protected and shields shall be grounded at both ends.</w:t>
      </w:r>
    </w:p>
    <w:p w:rsidR="00BF3FAA" w:rsidRDefault="00BF3FAA" w:rsidP="00BF3FAA">
      <w:pPr>
        <w:pStyle w:val="Heading4"/>
      </w:pPr>
      <w:r>
        <w:t xml:space="preserve">Both primary and secondary protection shall be provided. </w:t>
      </w:r>
    </w:p>
    <w:p w:rsidR="00BF3FAA" w:rsidRDefault="00BF3FAA" w:rsidP="00BF3FAA">
      <w:pPr>
        <w:pStyle w:val="Heading4"/>
      </w:pPr>
      <w:r>
        <w:t>Primary protection shall, as a minimum performance requirement, conform to UL listing 497.</w:t>
      </w:r>
    </w:p>
    <w:p w:rsidR="00BF3FAA" w:rsidRDefault="00BF3FAA" w:rsidP="00BF3FAA">
      <w:pPr>
        <w:pStyle w:val="Heading4"/>
      </w:pPr>
      <w:r>
        <w:t>Secondary protection shall, as a minimum performance requirement, conform to UL listing 497A.</w:t>
      </w:r>
    </w:p>
    <w:p w:rsidR="00BF3FAA" w:rsidRDefault="00BF3FAA" w:rsidP="00BF3FAA">
      <w:pPr>
        <w:pStyle w:val="Heading4"/>
      </w:pPr>
      <w:r>
        <w:t>Protectors shall be solid-state technology.  No air-gap or gas tube protectors are allowed.</w:t>
      </w:r>
    </w:p>
    <w:p w:rsidR="00BF3FAA" w:rsidRDefault="00BF3FAA" w:rsidP="00BF3FAA">
      <w:pPr>
        <w:pStyle w:val="Heading4"/>
      </w:pPr>
      <w:r>
        <w:t>Protectors shall be 300V nominal clamping voltage and with 350 mA sneak current protection.</w:t>
      </w:r>
    </w:p>
    <w:p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rsidR="00BF3FAA" w:rsidRDefault="00BF3FAA" w:rsidP="00BF3FAA">
      <w:pPr>
        <w:pStyle w:val="Heading4"/>
      </w:pPr>
      <w:r>
        <w:t>The fusible-link cable shall be at least 0.6 m (2 ft.) in length but then, after having met this minimum length requirement, kept as short as possible.</w:t>
      </w:r>
    </w:p>
    <w:p w:rsidR="00BF3FAA" w:rsidRDefault="00BF3FAA" w:rsidP="00BF3FAA">
      <w:pPr>
        <w:pStyle w:val="Heading4"/>
      </w:pPr>
      <w:r>
        <w:t>The fusible-link cable shall be connected to and be an integral part of a Building Entrance Terminal (BET) protection system.</w:t>
      </w:r>
    </w:p>
    <w:p w:rsidR="00BF3FAA" w:rsidRDefault="00BF3FAA" w:rsidP="00BF3FAA">
      <w:pPr>
        <w:pStyle w:val="Heading2"/>
      </w:pPr>
      <w:r>
        <w:t>Submittals</w:t>
      </w:r>
    </w:p>
    <w:p w:rsidR="00BF3FAA" w:rsidRDefault="00BF3FAA" w:rsidP="00BF3FAA">
      <w:pPr>
        <w:pStyle w:val="Heading3"/>
      </w:pPr>
      <w:r>
        <w:t>Product Data:  Submit manufacturer’s product information for Building Entrance Terminal assembly</w:t>
      </w:r>
    </w:p>
    <w:p w:rsidR="00BF3FAA" w:rsidRDefault="00BF3FAA" w:rsidP="00BF3FAA">
      <w:pPr>
        <w:pStyle w:val="Heading2"/>
      </w:pPr>
      <w:r>
        <w:t>Quality Assurance</w:t>
      </w:r>
    </w:p>
    <w:p w:rsidR="00BF3FAA" w:rsidRDefault="00BF3FAA" w:rsidP="00BF3FAA">
      <w:pPr>
        <w:pStyle w:val="Heading3"/>
      </w:pPr>
      <w:r>
        <w:t>Comply with section 270000.</w:t>
      </w:r>
    </w:p>
    <w:p w:rsidR="00BF3FAA" w:rsidRDefault="00BF3FAA" w:rsidP="00BF3FAA">
      <w:pPr>
        <w:pStyle w:val="Heading2"/>
      </w:pPr>
      <w:r>
        <w:t>Delivery, Storage, and Handling</w:t>
      </w:r>
    </w:p>
    <w:p w:rsidR="00BF3FAA" w:rsidRDefault="00BF3FAA" w:rsidP="00BF3FAA">
      <w:pPr>
        <w:pStyle w:val="Heading3"/>
      </w:pPr>
      <w:r>
        <w:t>Comply with section 270000.</w:t>
      </w:r>
    </w:p>
    <w:p w:rsidR="00BF3FAA" w:rsidRDefault="00BF3FAA" w:rsidP="00BF3FAA">
      <w:pPr>
        <w:pStyle w:val="Heading1"/>
        <w:spacing w:before="360"/>
      </w:pPr>
      <w:r>
        <w:t>PRODUCTS</w:t>
      </w:r>
    </w:p>
    <w:p w:rsidR="00BF3FAA" w:rsidRDefault="00BF3FAA" w:rsidP="00BF3FAA">
      <w:pPr>
        <w:pStyle w:val="Heading2"/>
      </w:pPr>
      <w:r>
        <w:t>Manufacturers</w:t>
      </w:r>
    </w:p>
    <w:p w:rsidR="00BF3FAA" w:rsidRDefault="00BF3FAA" w:rsidP="00BF3FAA">
      <w:pPr>
        <w:pStyle w:val="Heading3"/>
      </w:pPr>
      <w:r>
        <w:t>There is no preferred manufacturer.</w:t>
      </w:r>
    </w:p>
    <w:p w:rsidR="00BF3FAA" w:rsidRDefault="00BF3FAA" w:rsidP="00BF3FAA">
      <w:pPr>
        <w:pStyle w:val="Heading2"/>
      </w:pPr>
      <w:r>
        <w:lastRenderedPageBreak/>
        <w:t>Materials and Fabrication</w:t>
      </w:r>
    </w:p>
    <w:p w:rsidR="00BF3FAA" w:rsidRDefault="00BF3FAA" w:rsidP="00BF3FAA">
      <w:pPr>
        <w:pStyle w:val="Heading3"/>
      </w:pPr>
      <w:r>
        <w:t>BET technology to include fusible link.</w:t>
      </w:r>
    </w:p>
    <w:p w:rsidR="00BF3FAA" w:rsidRDefault="00BF3FAA" w:rsidP="00BF3FAA">
      <w:pPr>
        <w:pStyle w:val="Heading3"/>
      </w:pPr>
      <w:r>
        <w:t>Protector technology:  5-Pin, 300V, 350 mA.</w:t>
      </w:r>
    </w:p>
    <w:p w:rsidR="00BF3FAA" w:rsidRDefault="00BF3FAA" w:rsidP="00BF3FAA">
      <w:pPr>
        <w:pStyle w:val="Heading3"/>
      </w:pPr>
      <w:r>
        <w:t>Miscellaneous parts and material required to complete a successful installation of the BET technology, such as splice case and associated hardware</w:t>
      </w:r>
    </w:p>
    <w:p w:rsidR="00BF3FAA" w:rsidRDefault="00BF3FAA" w:rsidP="00BF3FAA">
      <w:pPr>
        <w:pStyle w:val="Heading1"/>
      </w:pPr>
      <w:r>
        <w:t>EXECUTION</w:t>
      </w:r>
    </w:p>
    <w:p w:rsidR="00BF3FAA" w:rsidRDefault="00BF3FAA" w:rsidP="00BF3FAA">
      <w:pPr>
        <w:pStyle w:val="Heading2"/>
      </w:pPr>
      <w:r>
        <w:t>Examination</w:t>
      </w:r>
    </w:p>
    <w:p w:rsidR="00BF3FAA" w:rsidRDefault="00BF3FAA" w:rsidP="00BF3FAA">
      <w:pPr>
        <w:pStyle w:val="Heading3"/>
      </w:pPr>
      <w:r>
        <w:t>Comply with section 270000.</w:t>
      </w:r>
    </w:p>
    <w:p w:rsidR="00BF3FAA" w:rsidRDefault="00BF3FAA" w:rsidP="00BF3FAA">
      <w:pPr>
        <w:pStyle w:val="Heading2"/>
      </w:pPr>
      <w:r>
        <w:t>Installation</w:t>
      </w:r>
    </w:p>
    <w:p w:rsidR="00BF3FAA" w:rsidRDefault="00BF3FAA" w:rsidP="00BF3FAA">
      <w:pPr>
        <w:pStyle w:val="Heading3"/>
      </w:pPr>
      <w:r>
        <w:t>Copper outside plant cabling</w:t>
      </w:r>
    </w:p>
    <w:p w:rsidR="00BF3FAA" w:rsidRDefault="00BF3FAA" w:rsidP="00BF3FAA">
      <w:pPr>
        <w:pStyle w:val="Heading4"/>
      </w:pPr>
      <w:r>
        <w:t xml:space="preserve">Install a Building Entrance Terminal protector unit for every 100 pairs of OSP entrance cable or entrance tie cable as specified in the drawings. </w:t>
      </w:r>
    </w:p>
    <w:p w:rsidR="00BF3FAA" w:rsidRDefault="00BF3FAA" w:rsidP="00BF3FAA">
      <w:pPr>
        <w:pStyle w:val="Heading4"/>
      </w:pPr>
      <w:r>
        <w:t>Mount the protector units in columns of not more than three units, with the top surface of the upper-most unit 6 feet A.F.F.  Use mounting hardware recommended by the manufacturer.</w:t>
      </w:r>
    </w:p>
    <w:p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rsidR="00BF3FAA" w:rsidRDefault="00BF3FAA" w:rsidP="00BF3FAA">
      <w:pPr>
        <w:pStyle w:val="Heading4"/>
      </w:pPr>
      <w:r>
        <w:t>Splice entrance cable or entrance tie cable to 26 AWG protector terminal fuse cable pigtails.  Secure the splice case vertically on the TR wall as shown on the contract drawings.</w:t>
      </w:r>
    </w:p>
    <w:p w:rsidR="00BF3FAA" w:rsidRDefault="00BF3FAA" w:rsidP="00BF3FAA">
      <w:pPr>
        <w:pStyle w:val="Heading4"/>
      </w:pPr>
      <w:r>
        <w:t>The Contractor shall bond the shield of each OSP cable to the Telecommunication Grounding Buss Bar (TGBB) provided at the entrance facilities using 1/0 AWG copper wire.</w:t>
      </w:r>
    </w:p>
    <w:p w:rsidR="00BF3FAA" w:rsidRDefault="00BF3FAA" w:rsidP="00BF3FAA">
      <w:pPr>
        <w:pStyle w:val="Heading4"/>
      </w:pPr>
      <w:r>
        <w:t>At the termination end of multi-pair OSP cables, the Contractor shall provide six feet of managed service slack.</w:t>
      </w:r>
    </w:p>
    <w:p w:rsidR="00BF3FAA" w:rsidRDefault="00BF3FAA" w:rsidP="00BF3FAA">
      <w:pPr>
        <w:pStyle w:val="Heading4"/>
      </w:pPr>
      <w:r>
        <w:t>Label Building Entrance Terminals according standards listed in section 270000.</w:t>
      </w:r>
    </w:p>
    <w:p w:rsidR="00BF3FAA" w:rsidRDefault="00BF3FAA" w:rsidP="00BF3FAA">
      <w:pPr>
        <w:pStyle w:val="Heading3"/>
      </w:pPr>
      <w:r>
        <w:t>Test all terminated pairs of each copper backbone cable segment from the BET output field through the installed protector for the following:</w:t>
      </w:r>
    </w:p>
    <w:p w:rsidR="00BF3FAA" w:rsidRDefault="00BF3FAA" w:rsidP="00BF3FAA">
      <w:pPr>
        <w:pStyle w:val="Heading4"/>
      </w:pPr>
      <w:r>
        <w:t>Continuity to remote end</w:t>
      </w:r>
    </w:p>
    <w:p w:rsidR="00BF3FAA" w:rsidRDefault="00BF3FAA" w:rsidP="00BF3FAA">
      <w:pPr>
        <w:pStyle w:val="Heading4"/>
      </w:pPr>
      <w:r>
        <w:t>Shorts between any two or more conductors</w:t>
      </w:r>
    </w:p>
    <w:p w:rsidR="00BF3FAA" w:rsidRDefault="00BF3FAA" w:rsidP="00BF3FAA">
      <w:pPr>
        <w:pStyle w:val="Heading4"/>
      </w:pPr>
      <w:r>
        <w:t>Transposed pairs</w:t>
      </w:r>
    </w:p>
    <w:p w:rsidR="00BF3FAA" w:rsidRDefault="00BF3FAA" w:rsidP="00BF3FAA">
      <w:pPr>
        <w:pStyle w:val="Heading4"/>
      </w:pPr>
      <w:r>
        <w:t>Reversed pairs</w:t>
      </w:r>
    </w:p>
    <w:p w:rsidR="00BF3FAA" w:rsidRDefault="00BF3FAA" w:rsidP="00BF3FAA">
      <w:pPr>
        <w:pStyle w:val="Heading4"/>
      </w:pPr>
      <w:r>
        <w:t>Split pairs</w:t>
      </w:r>
    </w:p>
    <w:p w:rsidR="00BF3FAA" w:rsidRDefault="00BF3FAA" w:rsidP="00BF3FAA">
      <w:pPr>
        <w:pStyle w:val="Heading4"/>
      </w:pPr>
      <w:proofErr w:type="gramStart"/>
      <w:r>
        <w:t>Grounded conductor.</w:t>
      </w:r>
      <w:proofErr w:type="gramEnd"/>
    </w:p>
    <w:p w:rsidR="00BF3FAA" w:rsidRDefault="00BF3FAA" w:rsidP="00BF3FAA">
      <w:pPr>
        <w:pStyle w:val="Heading4"/>
      </w:pPr>
      <w:r>
        <w:t>Shield continuity.</w:t>
      </w:r>
    </w:p>
    <w:p w:rsidR="00BF3FAA" w:rsidRDefault="00BF3FAA" w:rsidP="00BF3FAA">
      <w:pPr>
        <w:pStyle w:val="Heading3"/>
      </w:pPr>
      <w:r>
        <w:t>Adjustments</w:t>
      </w:r>
    </w:p>
    <w:p w:rsidR="00BF3FAA" w:rsidRDefault="00BF3FAA" w:rsidP="00BF3FAA">
      <w:pPr>
        <w:pStyle w:val="Heading4"/>
      </w:pPr>
      <w:r>
        <w:t>Comply with section 270000.</w:t>
      </w:r>
    </w:p>
    <w:p w:rsidR="00BF3FAA" w:rsidRPr="00BF3FAA" w:rsidRDefault="00BF3FAA" w:rsidP="00BF3FAA">
      <w:pPr>
        <w:rPr>
          <w:b/>
        </w:rPr>
      </w:pPr>
    </w:p>
    <w:p w:rsidR="005D6625" w:rsidRPr="00BF3FAA" w:rsidRDefault="00BF3FAA" w:rsidP="00BF3FAA">
      <w:pPr>
        <w:rPr>
          <w:b/>
        </w:rPr>
      </w:pPr>
      <w:r w:rsidRPr="00BF3FAA">
        <w:rPr>
          <w:b/>
        </w:rPr>
        <w:t>END SECTION</w:t>
      </w:r>
    </w:p>
    <w:sectPr w:rsidR="005D6625" w:rsidRPr="00BF3FAA"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763" w:rsidRDefault="002537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253763" w:rsidRPr="00253763">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5376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53763">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763" w:rsidRDefault="002537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763" w:rsidRDefault="002537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763" w:rsidRDefault="00253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53763"/>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23E6-5B07-4076-827E-EA09FF548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TotalTime>
  <Pages>2</Pages>
  <Words>615</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3</cp:revision>
  <cp:lastPrinted>2009-03-05T22:14:00Z</cp:lastPrinted>
  <dcterms:created xsi:type="dcterms:W3CDTF">2013-10-25T20:58:00Z</dcterms:created>
  <dcterms:modified xsi:type="dcterms:W3CDTF">2014-05-27T20:19:00Z</dcterms:modified>
</cp:coreProperties>
</file>